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50" w:rsidRPr="00775135" w:rsidRDefault="00712950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712950" w:rsidRDefault="00712950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  <w:lang w:val="sr-Cyrl-CS"/>
        </w:rPr>
        <w:t>Грађанско васпитање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I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712950">
        <w:trPr>
          <w:trHeight w:val="200"/>
        </w:trPr>
        <w:tc>
          <w:tcPr>
            <w:tcW w:w="709" w:type="dxa"/>
            <w:vMerge w:val="restart"/>
            <w:vAlign w:val="center"/>
          </w:tcPr>
          <w:p w:rsidR="00712950" w:rsidRPr="00233E11" w:rsidRDefault="00712950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712950" w:rsidRPr="00BB1C7B" w:rsidRDefault="00712950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712950" w:rsidRPr="00233E11" w:rsidRDefault="00712950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712950" w:rsidRPr="00233E11" w:rsidRDefault="00712950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712950" w:rsidRPr="00233E11" w:rsidRDefault="00712950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712950" w:rsidRPr="00233E11" w:rsidRDefault="00712950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712950">
        <w:trPr>
          <w:trHeight w:val="487"/>
        </w:trPr>
        <w:tc>
          <w:tcPr>
            <w:tcW w:w="709" w:type="dxa"/>
            <w:vMerge/>
            <w:vAlign w:val="center"/>
          </w:tcPr>
          <w:p w:rsidR="00712950" w:rsidRDefault="00712950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712950" w:rsidRPr="006476C2" w:rsidRDefault="00712950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712950" w:rsidRPr="00233E11" w:rsidRDefault="00712950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712950" w:rsidRPr="00233E11" w:rsidRDefault="00712950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712950" w:rsidRPr="00233E11" w:rsidRDefault="00712950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712950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712950" w:rsidRPr="00AC2BB2" w:rsidRDefault="00712950" w:rsidP="00F26A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Ја, ми и други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F26A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Комуникација у групи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F26A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Односи у групи и заједништво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F26A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Pr="00060648">
              <w:rPr>
                <w:bCs/>
                <w:lang w:val="sr-Cyrl-CS"/>
              </w:rPr>
              <w:t>Сарадња и заједништво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F26A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Pr="00060648">
              <w:rPr>
                <w:bCs/>
                <w:lang w:val="sr-Cyrl-CS"/>
              </w:rPr>
              <w:t>Решавање сукоба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Pr="00060648">
              <w:rPr>
                <w:bCs/>
                <w:lang w:val="sr-Cyrl-CS"/>
              </w:rPr>
              <w:t>Насиље и мир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497EF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497EF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Шта носим са собом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497EF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497EF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06064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AC2BB2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Default="00712950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Default="00712950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Default="00712950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Default="00712950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712950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712950" w:rsidRPr="00024222" w:rsidRDefault="00712950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712950" w:rsidRPr="00024222" w:rsidRDefault="00712950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712950" w:rsidRPr="00024222" w:rsidRDefault="00712950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712950" w:rsidRPr="00024222" w:rsidRDefault="00712950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712950" w:rsidRPr="00024222" w:rsidRDefault="00712950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712950">
        <w:trPr>
          <w:trHeight w:val="695"/>
        </w:trPr>
        <w:tc>
          <w:tcPr>
            <w:tcW w:w="709" w:type="dxa"/>
          </w:tcPr>
          <w:p w:rsidR="00712950" w:rsidRDefault="00712950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712950" w:rsidRDefault="00712950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712950" w:rsidRDefault="00712950" w:rsidP="00497EFF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  <w:lang w:val="sr-Cyrl-CS"/>
              </w:rPr>
              <w:t>37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712950" w:rsidRDefault="00712950" w:rsidP="00497EFF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  <w:lang w:val="sr-Cyrl-CS"/>
              </w:rPr>
              <w:t>37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712950" w:rsidRDefault="00712950" w:rsidP="00060648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  <w:lang w:val="sr-Cyrl-CS"/>
              </w:rPr>
              <w:t> </w:t>
            </w:r>
            <w:r>
              <w:rPr>
                <w:b/>
                <w:bCs/>
                <w:sz w:val="28"/>
                <w:lang w:val="sr-Cyrl-CS"/>
              </w:rPr>
              <w:t> </w:t>
            </w:r>
            <w:r>
              <w:rPr>
                <w:b/>
                <w:bCs/>
                <w:sz w:val="28"/>
                <w:lang w:val="sr-Cyrl-CS"/>
              </w:rPr>
              <w:t> </w:t>
            </w:r>
            <w:r>
              <w:rPr>
                <w:b/>
                <w:bCs/>
                <w:sz w:val="28"/>
                <w:lang w:val="sr-Cyrl-CS"/>
              </w:rPr>
              <w:t> </w:t>
            </w:r>
            <w:r>
              <w:rPr>
                <w:b/>
                <w:bCs/>
                <w:sz w:val="28"/>
                <w:lang w:val="sr-Cyrl-CS"/>
              </w:rPr>
              <w:t> 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712950" w:rsidRPr="00775135" w:rsidRDefault="00712950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712950" w:rsidRPr="00F11C3B" w:rsidRDefault="00712950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712950" w:rsidRPr="004C6260" w:rsidRDefault="00712950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Бенчик Андреа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712950" w:rsidRPr="004C6260" w:rsidRDefault="00712950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712950" w:rsidRPr="00B71976" w:rsidRDefault="00712950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20.09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1</w:t>
      </w:r>
      <w:r>
        <w:rPr>
          <w:sz w:val="22"/>
          <w:szCs w:val="22"/>
        </w:rPr>
        <w:t>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712950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712950" w:rsidRPr="00BB472A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712950" w:rsidRPr="00C848CC" w:rsidRDefault="00712950" w:rsidP="00AC464D">
            <w:pPr>
              <w:rPr>
                <w:b/>
                <w:lang w:val="sr-Cyrl-CS"/>
              </w:rPr>
            </w:pPr>
          </w:p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712950" w:rsidRPr="00C848CC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712950" w:rsidRPr="00C848CC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712950" w:rsidRPr="00C848CC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712950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712950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712950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712950">
        <w:trPr>
          <w:trHeight w:val="709"/>
        </w:trPr>
        <w:tc>
          <w:tcPr>
            <w:tcW w:w="709" w:type="dxa"/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712950" w:rsidRPr="00F913F9" w:rsidRDefault="00712950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712950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060648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12950" w:rsidRPr="00F913F9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12950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712950" w:rsidRDefault="00712950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712950" w:rsidRPr="004C6260" w:rsidRDefault="00712950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712950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ACD"/>
    <w:rsid w:val="00024222"/>
    <w:rsid w:val="00060648"/>
    <w:rsid w:val="000A1572"/>
    <w:rsid w:val="000F462E"/>
    <w:rsid w:val="001671BD"/>
    <w:rsid w:val="00181DCD"/>
    <w:rsid w:val="00184E58"/>
    <w:rsid w:val="001C5731"/>
    <w:rsid w:val="00233E11"/>
    <w:rsid w:val="00255099"/>
    <w:rsid w:val="002658C1"/>
    <w:rsid w:val="002A1307"/>
    <w:rsid w:val="002A67B4"/>
    <w:rsid w:val="00301557"/>
    <w:rsid w:val="00310ABD"/>
    <w:rsid w:val="00315A2E"/>
    <w:rsid w:val="00357779"/>
    <w:rsid w:val="003A2998"/>
    <w:rsid w:val="003A3F15"/>
    <w:rsid w:val="003B3B71"/>
    <w:rsid w:val="00452E23"/>
    <w:rsid w:val="00483159"/>
    <w:rsid w:val="00497EFF"/>
    <w:rsid w:val="004C4904"/>
    <w:rsid w:val="004C6260"/>
    <w:rsid w:val="00517816"/>
    <w:rsid w:val="005D285F"/>
    <w:rsid w:val="006476C2"/>
    <w:rsid w:val="006569C7"/>
    <w:rsid w:val="0068258F"/>
    <w:rsid w:val="00687531"/>
    <w:rsid w:val="00712950"/>
    <w:rsid w:val="0077065F"/>
    <w:rsid w:val="00775135"/>
    <w:rsid w:val="008426B0"/>
    <w:rsid w:val="0087221F"/>
    <w:rsid w:val="008B4C47"/>
    <w:rsid w:val="008C59E0"/>
    <w:rsid w:val="008D78B3"/>
    <w:rsid w:val="00907FA1"/>
    <w:rsid w:val="00974053"/>
    <w:rsid w:val="00985A2C"/>
    <w:rsid w:val="009926AE"/>
    <w:rsid w:val="00A0147C"/>
    <w:rsid w:val="00A26003"/>
    <w:rsid w:val="00A75EDC"/>
    <w:rsid w:val="00AA0D13"/>
    <w:rsid w:val="00AC2BB2"/>
    <w:rsid w:val="00AC464D"/>
    <w:rsid w:val="00AD577D"/>
    <w:rsid w:val="00B03AA1"/>
    <w:rsid w:val="00B71976"/>
    <w:rsid w:val="00BB1C7B"/>
    <w:rsid w:val="00BB1E7E"/>
    <w:rsid w:val="00BB472A"/>
    <w:rsid w:val="00BD6CFA"/>
    <w:rsid w:val="00C07F4D"/>
    <w:rsid w:val="00C574A7"/>
    <w:rsid w:val="00C848CC"/>
    <w:rsid w:val="00C969C4"/>
    <w:rsid w:val="00CA5AA1"/>
    <w:rsid w:val="00D25FC6"/>
    <w:rsid w:val="00D856C0"/>
    <w:rsid w:val="00D94E83"/>
    <w:rsid w:val="00E20B91"/>
    <w:rsid w:val="00E20EE4"/>
    <w:rsid w:val="00E66498"/>
    <w:rsid w:val="00E94FAB"/>
    <w:rsid w:val="00F04D78"/>
    <w:rsid w:val="00F05601"/>
    <w:rsid w:val="00F11C3B"/>
    <w:rsid w:val="00F26ACD"/>
    <w:rsid w:val="00F40576"/>
    <w:rsid w:val="00F913F9"/>
    <w:rsid w:val="00FC26E4"/>
    <w:rsid w:val="00FC2B23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6B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C32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e\Desktop\plan%20gimnazija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0</TotalTime>
  <Pages>2</Pages>
  <Words>823</Words>
  <Characters>4696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(ГЛОБАЛНИ) ПЛАН РАДА НАСТАВНИКА</dc:title>
  <dc:subject/>
  <dc:creator>Gere</dc:creator>
  <cp:keywords/>
  <dc:description/>
  <cp:lastModifiedBy>USER</cp:lastModifiedBy>
  <cp:revision>2</cp:revision>
  <cp:lastPrinted>2007-09-24T08:38:00Z</cp:lastPrinted>
  <dcterms:created xsi:type="dcterms:W3CDTF">2014-09-30T10:09:00Z</dcterms:created>
  <dcterms:modified xsi:type="dcterms:W3CDTF">2014-09-30T10:09:00Z</dcterms:modified>
</cp:coreProperties>
</file>